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2307" w14:textId="77777777" w:rsidR="00A14B89" w:rsidRDefault="00A14B89" w:rsidP="00A14B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BAYHALL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2B0A579" w14:textId="77777777" w:rsidR="00A14B89" w:rsidRDefault="00A14B89" w:rsidP="00A14B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DC8FC4F" w14:textId="77777777" w:rsidR="00A14B89" w:rsidRDefault="00A14B89" w:rsidP="00A14B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842502" w14:textId="77777777" w:rsidR="00A14B89" w:rsidRDefault="00A14B89" w:rsidP="00A14B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8CB46A" w14:textId="77777777" w:rsidR="00A14B89" w:rsidRDefault="00A14B89" w:rsidP="00A14B89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AF2158E" w14:textId="77777777" w:rsidR="00A14B89" w:rsidRDefault="00A14B89" w:rsidP="00A14B8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431DAA1" w14:textId="77777777" w:rsidR="00A14B89" w:rsidRDefault="00A14B89" w:rsidP="00A14B8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79D17A5" w14:textId="77777777" w:rsidR="00A14B89" w:rsidRDefault="00A14B89" w:rsidP="00A14B8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0A107E1" w14:textId="77777777" w:rsidR="00A14B89" w:rsidRDefault="00A14B89" w:rsidP="00A14B8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B83528" w14:textId="77777777" w:rsidR="00A14B89" w:rsidRDefault="00A14B89" w:rsidP="00A14B8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456E20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E70F1" w14:textId="77777777" w:rsidR="00A14B89" w:rsidRDefault="00A14B89" w:rsidP="009139A6">
      <w:r>
        <w:separator/>
      </w:r>
    </w:p>
  </w:endnote>
  <w:endnote w:type="continuationSeparator" w:id="0">
    <w:p w14:paraId="6F77601C" w14:textId="77777777" w:rsidR="00A14B89" w:rsidRDefault="00A14B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2C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5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40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037C" w14:textId="77777777" w:rsidR="00A14B89" w:rsidRDefault="00A14B89" w:rsidP="009139A6">
      <w:r>
        <w:separator/>
      </w:r>
    </w:p>
  </w:footnote>
  <w:footnote w:type="continuationSeparator" w:id="0">
    <w:p w14:paraId="4EB9BA38" w14:textId="77777777" w:rsidR="00A14B89" w:rsidRDefault="00A14B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865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D0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50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89"/>
    <w:rsid w:val="000666E0"/>
    <w:rsid w:val="002510B7"/>
    <w:rsid w:val="005C130B"/>
    <w:rsid w:val="00826F5C"/>
    <w:rsid w:val="009139A6"/>
    <w:rsid w:val="009448BB"/>
    <w:rsid w:val="00A14B8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D8A4B"/>
  <w15:chartTrackingRefBased/>
  <w15:docId w15:val="{C311534D-B77B-41B2-8F32-7D9B2D75F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2022-02-15T08:54:00Z</dcterms:created>
  <dcterms:modified xsi:type="dcterms:W3CDTF">2022-02-15T08:54:00Z</dcterms:modified>
</cp:coreProperties>
</file>